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55878" w14:textId="77777777" w:rsidR="00C72931" w:rsidRDefault="00C72931" w:rsidP="00C7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Anne HANKEFORD</w:t>
      </w:r>
      <w:r>
        <w:rPr>
          <w:rFonts w:cs="Times New Roman"/>
          <w:szCs w:val="24"/>
        </w:rPr>
        <w:t xml:space="preserve">       (d.ca.1430)</w:t>
      </w:r>
    </w:p>
    <w:p w14:paraId="494FDB4B" w14:textId="77777777" w:rsidR="00C72931" w:rsidRDefault="00C72931" w:rsidP="00C7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Devon.</w:t>
      </w:r>
    </w:p>
    <w:p w14:paraId="179CB513" w14:textId="77777777" w:rsidR="00C72931" w:rsidRDefault="00C72931" w:rsidP="00C72931">
      <w:pPr>
        <w:pStyle w:val="NoSpacing"/>
        <w:rPr>
          <w:rFonts w:cs="Times New Roman"/>
          <w:szCs w:val="24"/>
        </w:rPr>
      </w:pPr>
    </w:p>
    <w:p w14:paraId="71DB51CC" w14:textId="77777777" w:rsidR="00C72931" w:rsidRDefault="00C72931" w:rsidP="00C72931">
      <w:pPr>
        <w:pStyle w:val="NoSpacing"/>
        <w:rPr>
          <w:rFonts w:cs="Times New Roman"/>
          <w:szCs w:val="24"/>
        </w:rPr>
      </w:pPr>
    </w:p>
    <w:p w14:paraId="05DDEC49" w14:textId="269B8155" w:rsidR="00C72931" w:rsidRDefault="00C72931" w:rsidP="00C7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>Probate of h</w:t>
      </w:r>
      <w:r>
        <w:rPr>
          <w:rFonts w:cs="Times New Roman"/>
          <w:szCs w:val="24"/>
        </w:rPr>
        <w:t>er</w:t>
      </w:r>
      <w:r>
        <w:rPr>
          <w:rFonts w:cs="Times New Roman"/>
          <w:szCs w:val="24"/>
        </w:rPr>
        <w:t xml:space="preserve"> Will.</w:t>
      </w:r>
    </w:p>
    <w:p w14:paraId="2DBE52A9" w14:textId="77777777" w:rsidR="00C72931" w:rsidRDefault="00C72931" w:rsidP="00C7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 Devon Wills Index, 1163-1999)</w:t>
      </w:r>
    </w:p>
    <w:p w14:paraId="7975E253" w14:textId="77777777" w:rsidR="00C72931" w:rsidRDefault="00C72931" w:rsidP="00C72931">
      <w:pPr>
        <w:pStyle w:val="NoSpacing"/>
        <w:rPr>
          <w:rFonts w:cs="Times New Roman"/>
          <w:szCs w:val="24"/>
        </w:rPr>
      </w:pPr>
    </w:p>
    <w:p w14:paraId="3A788E8D" w14:textId="77777777" w:rsidR="00C72931" w:rsidRDefault="00C72931" w:rsidP="00C72931">
      <w:pPr>
        <w:pStyle w:val="NoSpacing"/>
        <w:rPr>
          <w:rFonts w:cs="Times New Roman"/>
          <w:szCs w:val="24"/>
        </w:rPr>
      </w:pPr>
    </w:p>
    <w:p w14:paraId="3E018F90" w14:textId="77777777" w:rsidR="00C72931" w:rsidRDefault="00C72931" w:rsidP="00C72931">
      <w:pPr>
        <w:pStyle w:val="NoSpacing"/>
        <w:rPr>
          <w:rFonts w:cs="Times New Roman"/>
          <w:szCs w:val="24"/>
        </w:rPr>
      </w:pPr>
    </w:p>
    <w:p w14:paraId="5CED6712" w14:textId="77777777" w:rsidR="00C72931" w:rsidRDefault="00C72931" w:rsidP="00C729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April 2025</w:t>
      </w:r>
    </w:p>
    <w:p w14:paraId="483D3CC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CBBF5" w14:textId="77777777" w:rsidR="00C72931" w:rsidRDefault="00C72931" w:rsidP="009139A6">
      <w:r>
        <w:separator/>
      </w:r>
    </w:p>
  </w:endnote>
  <w:endnote w:type="continuationSeparator" w:id="0">
    <w:p w14:paraId="4CF97DAC" w14:textId="77777777" w:rsidR="00C72931" w:rsidRDefault="00C729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773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101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34E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76DF" w14:textId="77777777" w:rsidR="00C72931" w:rsidRDefault="00C72931" w:rsidP="009139A6">
      <w:r>
        <w:separator/>
      </w:r>
    </w:p>
  </w:footnote>
  <w:footnote w:type="continuationSeparator" w:id="0">
    <w:p w14:paraId="266BFE2F" w14:textId="77777777" w:rsidR="00C72931" w:rsidRDefault="00C729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7C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B52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8E7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31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72931"/>
    <w:rsid w:val="00CB4ED9"/>
    <w:rsid w:val="00CC3B3A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A1644"/>
  <w15:chartTrackingRefBased/>
  <w15:docId w15:val="{BFD8ADC0-CB3B-4B6B-A7C6-ABBD1DFE7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2025-04-17T19:56:00Z</dcterms:created>
  <dcterms:modified xsi:type="dcterms:W3CDTF">2025-04-17T19:57:00Z</dcterms:modified>
</cp:coreProperties>
</file>